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1E" w:rsidRPr="001A2D44" w:rsidRDefault="0029761E" w:rsidP="00AC5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29761E" w:rsidRPr="00C3159D" w:rsidRDefault="0029761E" w:rsidP="00AE295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Pr="00CD6C27">
        <w:rPr>
          <w:rFonts w:ascii="Times New Roman" w:hAnsi="Times New Roman"/>
          <w:b/>
          <w:sz w:val="28"/>
          <w:szCs w:val="28"/>
        </w:rPr>
        <w:t>Среднеольшанского</w:t>
      </w:r>
      <w:r w:rsidRPr="001A2D44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b/>
          <w:sz w:val="28"/>
          <w:szCs w:val="28"/>
        </w:rPr>
        <w:t>«</w:t>
      </w:r>
      <w:r w:rsidRPr="00C3159D">
        <w:rPr>
          <w:rFonts w:ascii="Times New Roman" w:hAnsi="Times New Roman"/>
          <w:b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9761E" w:rsidRPr="00AC52BB" w:rsidRDefault="0029761E" w:rsidP="00AE295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9761E" w:rsidRPr="00AE295F" w:rsidRDefault="0029761E" w:rsidP="00AE29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color w:val="00B050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Среднеольшанского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E295F">
        <w:rPr>
          <w:rFonts w:ascii="Times New Roman" w:hAnsi="Times New Roman"/>
          <w:sz w:val="28"/>
          <w:szCs w:val="28"/>
        </w:rPr>
        <w:t>«Предоставление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29761E" w:rsidRPr="007A0803" w:rsidRDefault="0029761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 xml:space="preserve">Среднеольшанского </w:t>
      </w:r>
      <w:r w:rsidRPr="007A0803">
        <w:rPr>
          <w:rFonts w:ascii="Times New Roman" w:hAnsi="Times New Roman"/>
          <w:sz w:val="28"/>
          <w:szCs w:val="28"/>
        </w:rPr>
        <w:t>сельсовета Пристенского района в целях исполнения муниципальной услуги.</w:t>
      </w:r>
    </w:p>
    <w:p w:rsidR="0029761E" w:rsidRPr="007A0803" w:rsidRDefault="0029761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29761E" w:rsidRPr="007A0803" w:rsidRDefault="0029761E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29761E" w:rsidRPr="007A0803" w:rsidRDefault="0029761E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29761E" w:rsidRPr="007A0803" w:rsidRDefault="0029761E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29761E" w:rsidRPr="007A0803" w:rsidRDefault="0029761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</w:t>
      </w:r>
      <w:r>
        <w:rPr>
          <w:rFonts w:ascii="Times New Roman" w:hAnsi="Times New Roman"/>
          <w:sz w:val="28"/>
          <w:szCs w:val="28"/>
        </w:rPr>
        <w:t>льного образования «Среднеольшанский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29761E" w:rsidRPr="007A0803" w:rsidRDefault="0029761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29761E" w:rsidRPr="007A0803" w:rsidRDefault="0029761E" w:rsidP="00AC52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29761E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A2D44"/>
    <w:rsid w:val="00211EAD"/>
    <w:rsid w:val="0029761E"/>
    <w:rsid w:val="00480323"/>
    <w:rsid w:val="00655575"/>
    <w:rsid w:val="0073379B"/>
    <w:rsid w:val="007A0803"/>
    <w:rsid w:val="009272A4"/>
    <w:rsid w:val="00AC52BB"/>
    <w:rsid w:val="00AE295F"/>
    <w:rsid w:val="00B50D6C"/>
    <w:rsid w:val="00C3159D"/>
    <w:rsid w:val="00CD6C27"/>
    <w:rsid w:val="00CF0EB8"/>
    <w:rsid w:val="00D87B04"/>
    <w:rsid w:val="00E15B34"/>
    <w:rsid w:val="00F52286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82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473</Words>
  <Characters>2699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13</cp:revision>
  <dcterms:created xsi:type="dcterms:W3CDTF">2018-11-16T07:51:00Z</dcterms:created>
  <dcterms:modified xsi:type="dcterms:W3CDTF">2018-12-07T18:18:00Z</dcterms:modified>
</cp:coreProperties>
</file>